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9B1F6" w14:textId="5ABBDB3A" w:rsidR="00521DBE" w:rsidRPr="00063F68" w:rsidRDefault="005029B6" w:rsidP="00F73784">
      <w:pPr>
        <w:pStyle w:val="Title"/>
        <w:ind w:left="4536" w:right="1388"/>
        <w:rPr>
          <w:sz w:val="60"/>
          <w:szCs w:val="60"/>
        </w:rPr>
      </w:pPr>
      <w:r>
        <w:rPr>
          <w:noProof/>
          <w:lang w:val="en-US"/>
        </w:rPr>
        <mc:AlternateContent>
          <mc:Choice Requires="wps">
            <w:drawing>
              <wp:anchor distT="0" distB="0" distL="114300" distR="114300" simplePos="0" relativeHeight="251669504" behindDoc="0" locked="0" layoutInCell="1" allowOverlap="1" wp14:anchorId="7EE9F2DE" wp14:editId="11382493">
                <wp:simplePos x="0" y="0"/>
                <wp:positionH relativeFrom="column">
                  <wp:posOffset>2847975</wp:posOffset>
                </wp:positionH>
                <wp:positionV relativeFrom="paragraph">
                  <wp:posOffset>-687070</wp:posOffset>
                </wp:positionV>
                <wp:extent cx="1600200" cy="352425"/>
                <wp:effectExtent l="0" t="0" r="0" b="9525"/>
                <wp:wrapNone/>
                <wp:docPr id="6" name="Text Box 6"/>
                <wp:cNvGraphicFramePr/>
                <a:graphic xmlns:a="http://schemas.openxmlformats.org/drawingml/2006/main">
                  <a:graphicData uri="http://schemas.microsoft.com/office/word/2010/wordprocessingShape">
                    <wps:wsp>
                      <wps:cNvSpPr txBox="1"/>
                      <wps:spPr>
                        <a:xfrm>
                          <a:off x="0" y="0"/>
                          <a:ext cx="1600200" cy="352425"/>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4F0B04DC" w14:textId="2016D688" w:rsidR="002B0634" w:rsidRDefault="002B0634" w:rsidP="002B0634">
                            <w:pPr>
                              <w:spacing w:after="0"/>
                              <w:ind w:left="0"/>
                              <w:rPr>
                                <w:lang w:val="nl-BE"/>
                              </w:rPr>
                            </w:pPr>
                            <w:r>
                              <w:rPr>
                                <w:lang w:val="nl-BE"/>
                              </w:rPr>
                              <w:t xml:space="preserve">Date: </w:t>
                            </w:r>
                            <w:r w:rsidR="00D06B51">
                              <w:rPr>
                                <w:lang w:val="nl-BE"/>
                              </w:rPr>
                              <w:t>September 24, 2018</w:t>
                            </w:r>
                          </w:p>
                          <w:p w14:paraId="74C6411D" w14:textId="77777777" w:rsidR="002B0634" w:rsidRPr="002B0634" w:rsidRDefault="002B0634" w:rsidP="002B0634">
                            <w:pPr>
                              <w:spacing w:after="0"/>
                              <w:ind w:left="0"/>
                              <w:rPr>
                                <w:b/>
                              </w:rPr>
                            </w:pPr>
                            <w:r w:rsidRPr="002B0634">
                              <w:rPr>
                                <w:b/>
                                <w:lang w:val="nl-BE"/>
                              </w:rPr>
                              <w:t>PRESS RELEASE</w:t>
                            </w:r>
                          </w:p>
                        </w:txbxContent>
                      </wps:txbx>
                      <wps:bodyPr rot="0" spcFirstLastPara="0" vertOverflow="overflow" horzOverflow="overflow" vert="horz" wrap="square" lIns="5400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E9F2DE" id="_x0000_t202" coordsize="21600,21600" o:spt="202" path="m,l,21600r21600,l21600,xe">
                <v:stroke joinstyle="miter"/>
                <v:path gradientshapeok="t" o:connecttype="rect"/>
              </v:shapetype>
              <v:shape id="Text Box 6" o:spid="_x0000_s1026" type="#_x0000_t202" style="position:absolute;left:0;text-align:left;margin-left:224.25pt;margin-top:-54.1pt;width:126pt;height:27.75pt;z-index:2516695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" filled="f" stroked="f">
                <v:textbox inset="1.5mm,0,0,0">
                  <w:txbxContent>
                    <w:p w14:paraId="4F0B04DC" w14:textId="2016D688" w:rsidR="002B0634" w:rsidRDefault="002B0634" w:rsidP="002B0634">
                      <w:pPr>
                        <w:spacing w:after="0"/>
                        <w:ind w:left="0"/>
                        <w:rPr>
                          <w:lang w:val="nl-BE"/>
                        </w:rPr>
                      </w:pPr>
                      <w:r>
                        <w:rPr>
                          <w:lang w:val="nl-BE"/>
                        </w:rPr>
                        <w:t xml:space="preserve">Date: </w:t>
                      </w:r>
                      <w:r w:rsidR="00D06B51">
                        <w:rPr>
                          <w:lang w:val="nl-BE"/>
                        </w:rPr>
                        <w:t>September 24, 2018</w:t>
                      </w:r>
                    </w:p>
                    <w:p w14:paraId="74C6411D" w14:textId="77777777" w:rsidR="002B0634" w:rsidRPr="002B0634" w:rsidRDefault="002B0634" w:rsidP="002B0634">
                      <w:pPr>
                        <w:spacing w:after="0"/>
                        <w:ind w:left="0"/>
                        <w:rPr>
                          <w:b/>
                        </w:rPr>
                      </w:pPr>
                      <w:r w:rsidRPr="002B0634">
                        <w:rPr>
                          <w:b/>
                          <w:lang w:val="nl-BE"/>
                        </w:rPr>
                        <w:t>PRESS RELEASE</w:t>
                      </w:r>
                    </w:p>
                  </w:txbxContent>
                </v:textbox>
              </v:shape>
            </w:pict>
          </mc:Fallback>
        </mc:AlternateContent>
      </w:r>
      <w:r w:rsidR="00F73784">
        <w:rPr>
          <w:noProof/>
          <w:lang w:val="en-US"/>
        </w:rPr>
        <mc:AlternateContent>
          <mc:Choice Requires="wps">
            <w:drawing>
              <wp:anchor distT="0" distB="0" distL="114300" distR="114300" simplePos="0" relativeHeight="251665408" behindDoc="0" locked="0" layoutInCell="1" allowOverlap="1" wp14:anchorId="6CD0F9B2" wp14:editId="49140ECE">
                <wp:simplePos x="0" y="0"/>
                <wp:positionH relativeFrom="column">
                  <wp:posOffset>751114</wp:posOffset>
                </wp:positionH>
                <wp:positionV relativeFrom="paragraph">
                  <wp:posOffset>-228600</wp:posOffset>
                </wp:positionV>
                <wp:extent cx="1687286" cy="91"/>
                <wp:effectExtent l="0" t="0" r="14605" b="25400"/>
                <wp:wrapNone/>
                <wp:docPr id="3" name="Straight Connector 3"/>
                <wp:cNvGraphicFramePr/>
                <a:graphic xmlns:a="http://schemas.openxmlformats.org/drawingml/2006/main">
                  <a:graphicData uri="http://schemas.microsoft.com/office/word/2010/wordprocessingShape">
                    <wps:wsp>
                      <wps:cNvCnPr/>
                      <wps:spPr>
                        <a:xfrm flipV="1">
                          <a:off x="0" y="0"/>
                          <a:ext cx="1687286" cy="91"/>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A134C54" id="Straight Connector 3" o:spid="_x0000_s1026" style="position:absolute;flip:y;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15pt,-18pt" to="192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" strokecolor="#d8d8d8 [2732]" strokeweight="1.5pt">
                <v:stroke dashstyle="1 1" joinstyle="miter"/>
              </v:line>
            </w:pict>
          </mc:Fallback>
        </mc:AlternateContent>
      </w:r>
      <w:r w:rsidR="00F73784">
        <w:rPr>
          <w:noProof/>
          <w:lang w:val="en-US"/>
        </w:rPr>
        <mc:AlternateContent>
          <mc:Choice Requires="wps">
            <w:drawing>
              <wp:anchor distT="0" distB="0" distL="114300" distR="114300" simplePos="0" relativeHeight="251666432" behindDoc="0" locked="0" layoutInCell="1" allowOverlap="1" wp14:anchorId="578752AC" wp14:editId="7D7B7496">
                <wp:simplePos x="0" y="0"/>
                <wp:positionH relativeFrom="column">
                  <wp:posOffset>2879634</wp:posOffset>
                </wp:positionH>
                <wp:positionV relativeFrom="paragraph">
                  <wp:posOffset>-225425</wp:posOffset>
                </wp:positionV>
                <wp:extent cx="3773170" cy="1905"/>
                <wp:effectExtent l="0" t="0" r="36830" b="48895"/>
                <wp:wrapNone/>
                <wp:docPr id="4" name="Straight Connector 4"/>
                <wp:cNvGraphicFramePr/>
                <a:graphic xmlns:a="http://schemas.openxmlformats.org/drawingml/2006/main">
                  <a:graphicData uri="http://schemas.microsoft.com/office/word/2010/wordprocessingShape">
                    <wps:wsp>
                      <wps:cNvCnPr/>
                      <wps:spPr>
                        <a:xfrm>
                          <a:off x="0" y="0"/>
                          <a:ext cx="3773170" cy="1905"/>
                        </a:xfrm>
                        <a:prstGeom prst="line">
                          <a:avLst/>
                        </a:prstGeom>
                        <a:ln w="19050">
                          <a:solidFill>
                            <a:schemeClr val="bg1">
                              <a:lumMod val="85000"/>
                            </a:schemeClr>
                          </a:solidFill>
                          <a:prstDash val="sysDot"/>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FE93AEC" id="Straight Connector 4"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6.75pt,-17.75pt" to="523.8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" strokecolor="#d8d8d8 [2732]" strokeweight="1.5pt">
                <v:stroke dashstyle="1 1" joinstyle="miter"/>
              </v:line>
            </w:pict>
          </mc:Fallback>
        </mc:AlternateContent>
      </w:r>
      <w:r w:rsidR="00F73784">
        <w:rPr>
          <w:noProof/>
          <w:lang w:val="en-US"/>
        </w:rPr>
        <mc:AlternateContent>
          <mc:Choice Requires="wps">
            <w:drawing>
              <wp:anchor distT="0" distB="0" distL="114300" distR="114300" simplePos="0" relativeHeight="251667456" behindDoc="0" locked="0" layoutInCell="1" allowOverlap="1" wp14:anchorId="0434921C" wp14:editId="60F9BA15">
                <wp:simplePos x="0" y="0"/>
                <wp:positionH relativeFrom="column">
                  <wp:posOffset>749935</wp:posOffset>
                </wp:positionH>
                <wp:positionV relativeFrom="paragraph">
                  <wp:posOffset>3810</wp:posOffset>
                </wp:positionV>
                <wp:extent cx="1600200" cy="1024890"/>
                <wp:effectExtent l="0" t="0" r="0" b="16510"/>
                <wp:wrapTight wrapText="bothSides">
                  <wp:wrapPolygon edited="0">
                    <wp:start x="0" y="0"/>
                    <wp:lineTo x="0" y="21413"/>
                    <wp:lineTo x="21257" y="21413"/>
                    <wp:lineTo x="21257" y="0"/>
                    <wp:lineTo x="0" y="0"/>
                  </wp:wrapPolygon>
                </wp:wrapTight>
                <wp:docPr id="5" name="Text Box 5"/>
                <wp:cNvGraphicFramePr/>
                <a:graphic xmlns:a="http://schemas.openxmlformats.org/drawingml/2006/main">
                  <a:graphicData uri="http://schemas.microsoft.com/office/word/2010/wordprocessingShape">
                    <wps:wsp>
                      <wps:cNvSpPr txBox="1"/>
                      <wps:spPr>
                        <a:xfrm>
                          <a:off x="0" y="0"/>
                          <a:ext cx="1600200" cy="1024890"/>
                        </a:xfrm>
                        <a:prstGeom prst="rect">
                          <a:avLst/>
                        </a:prstGeom>
                        <a:noFill/>
                        <a:ln>
                          <a:noFill/>
                        </a:ln>
                        <a:effectLst/>
                      </wps:spPr>
                      <wps:style>
                        <a:lnRef idx="0">
                          <a:schemeClr val="accent1"/>
                        </a:lnRef>
                        <a:fillRef idx="0">
                          <a:schemeClr val="accent1"/>
                        </a:fillRef>
                        <a:effectRef idx="0">
                          <a:schemeClr val="accent1"/>
                        </a:effectRef>
                        <a:fontRef idx="minor">
                          <a:schemeClr val="dk1"/>
                        </a:fontRef>
                      </wps:style>
                      <wps:txbx>
                        <w:txbxContent>
                          <w:p w14:paraId="6C5EDC54"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0E376F8A"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7FBEBFB2" w14:textId="77777777" w:rsidR="008001F4" w:rsidRPr="008001F4" w:rsidRDefault="008001F4" w:rsidP="002B0634">
                            <w:pPr>
                              <w:spacing w:after="0" w:line="276" w:lineRule="auto"/>
                              <w:ind w:left="0"/>
                              <w:rPr>
                                <w:lang w:val="nl-BE"/>
                              </w:rPr>
                            </w:pPr>
                            <w:r w:rsidRPr="008001F4">
                              <w:rPr>
                                <w:lang w:val="nl-BE"/>
                              </w:rPr>
                              <w:t>9051 Gent</w:t>
                            </w:r>
                          </w:p>
                          <w:p w14:paraId="53CD0334" w14:textId="77777777" w:rsidR="008001F4" w:rsidRPr="008001F4" w:rsidRDefault="008001F4" w:rsidP="002B0634">
                            <w:pPr>
                              <w:spacing w:after="0" w:line="276" w:lineRule="auto"/>
                              <w:ind w:left="0"/>
                              <w:rPr>
                                <w:lang w:val="nl-BE"/>
                              </w:rPr>
                            </w:pPr>
                            <w:r w:rsidRPr="008001F4">
                              <w:rPr>
                                <w:lang w:val="nl-BE"/>
                              </w:rPr>
                              <w:t>Belgium</w:t>
                            </w:r>
                          </w:p>
                          <w:p w14:paraId="7B00BF53" w14:textId="77777777" w:rsidR="002B0634" w:rsidRDefault="002B0634" w:rsidP="002B0634">
                            <w:pPr>
                              <w:spacing w:after="0" w:line="276" w:lineRule="auto"/>
                              <w:ind w:left="0"/>
                              <w:rPr>
                                <w:lang w:val="nl-BE"/>
                              </w:rPr>
                            </w:pPr>
                          </w:p>
                          <w:p w14:paraId="66B8C065"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58B9DC99" w14:textId="77777777" w:rsidR="008001F4" w:rsidRDefault="008001F4" w:rsidP="002B0634">
                            <w:pPr>
                              <w:spacing w:after="0" w:line="276" w:lineRule="auto"/>
                              <w:ind w:left="0"/>
                            </w:pPr>
                            <w:r>
                              <w:t>info@enfocus.com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434921C" id="Text Box 5" o:spid="_x0000_s1027" type="#_x0000_t202" style="position:absolute;left:0;text-align:left;margin-left:59.05pt;margin-top:.3pt;width:126pt;height:80.7pt;z-index:2516674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" filled="f" stroked="f">
                <v:textbox inset="0,0,0,0">
                  <w:txbxContent>
                    <w:p w14:paraId="6C5EDC54" w14:textId="77777777" w:rsidR="008001F4" w:rsidRPr="002B0634" w:rsidRDefault="008001F4" w:rsidP="002B0634">
                      <w:pPr>
                        <w:spacing w:after="0" w:line="276" w:lineRule="auto"/>
                        <w:ind w:left="0"/>
                        <w:rPr>
                          <w:rFonts w:ascii="Helvetica 95 Black" w:hAnsi="Helvetica 95 Black"/>
                          <w:b/>
                          <w:bCs/>
                          <w:color w:val="B4C331"/>
                          <w:lang w:val="nl-BE"/>
                        </w:rPr>
                      </w:pPr>
                      <w:r w:rsidRPr="002B0634">
                        <w:rPr>
                          <w:rFonts w:ascii="Helvetica 95 Black" w:hAnsi="Helvetica 95 Black"/>
                          <w:b/>
                          <w:bCs/>
                          <w:color w:val="B4C331"/>
                          <w:lang w:val="nl-BE"/>
                        </w:rPr>
                        <w:t>Enfocus BVBA</w:t>
                      </w:r>
                    </w:p>
                    <w:p w14:paraId="0E376F8A" w14:textId="77777777" w:rsidR="008001F4" w:rsidRPr="008001F4" w:rsidRDefault="008001F4" w:rsidP="002B0634">
                      <w:pPr>
                        <w:spacing w:after="0" w:line="276" w:lineRule="auto"/>
                        <w:ind w:left="0"/>
                        <w:rPr>
                          <w:lang w:val="nl-BE"/>
                        </w:rPr>
                      </w:pPr>
                      <w:r w:rsidRPr="008001F4">
                        <w:rPr>
                          <w:lang w:val="nl-BE"/>
                        </w:rPr>
                        <w:t xml:space="preserve">Kortrijksesteenweg 1095 </w:t>
                      </w:r>
                    </w:p>
                    <w:p w14:paraId="7FBEBFB2" w14:textId="77777777" w:rsidR="008001F4" w:rsidRPr="008001F4" w:rsidRDefault="008001F4" w:rsidP="002B0634">
                      <w:pPr>
                        <w:spacing w:after="0" w:line="276" w:lineRule="auto"/>
                        <w:ind w:left="0"/>
                        <w:rPr>
                          <w:lang w:val="nl-BE"/>
                        </w:rPr>
                      </w:pPr>
                      <w:r w:rsidRPr="008001F4">
                        <w:rPr>
                          <w:lang w:val="nl-BE"/>
                        </w:rPr>
                        <w:t>9051 Gent</w:t>
                      </w:r>
                    </w:p>
                    <w:p w14:paraId="53CD0334" w14:textId="77777777" w:rsidR="008001F4" w:rsidRPr="008001F4" w:rsidRDefault="008001F4" w:rsidP="002B0634">
                      <w:pPr>
                        <w:spacing w:after="0" w:line="276" w:lineRule="auto"/>
                        <w:ind w:left="0"/>
                        <w:rPr>
                          <w:lang w:val="nl-BE"/>
                        </w:rPr>
                      </w:pPr>
                      <w:r w:rsidRPr="008001F4">
                        <w:rPr>
                          <w:lang w:val="nl-BE"/>
                        </w:rPr>
                        <w:t>Belgium</w:t>
                      </w:r>
                    </w:p>
                    <w:p w14:paraId="7B00BF53" w14:textId="77777777" w:rsidR="002B0634" w:rsidRDefault="002B0634" w:rsidP="002B0634">
                      <w:pPr>
                        <w:spacing w:after="0" w:line="276" w:lineRule="auto"/>
                        <w:ind w:left="0"/>
                        <w:rPr>
                          <w:lang w:val="nl-BE"/>
                        </w:rPr>
                      </w:pPr>
                    </w:p>
                    <w:p w14:paraId="66B8C065" w14:textId="77777777" w:rsidR="008001F4" w:rsidRPr="008001F4" w:rsidRDefault="002B0634" w:rsidP="002B0634">
                      <w:pPr>
                        <w:spacing w:after="0" w:line="276" w:lineRule="auto"/>
                        <w:ind w:left="0"/>
                        <w:rPr>
                          <w:lang w:val="nl-BE"/>
                        </w:rPr>
                      </w:pPr>
                      <w:r>
                        <w:rPr>
                          <w:lang w:val="nl-BE"/>
                        </w:rPr>
                        <w:t>+</w:t>
                      </w:r>
                      <w:r w:rsidR="008001F4" w:rsidRPr="008001F4">
                        <w:rPr>
                          <w:lang w:val="nl-BE"/>
                        </w:rPr>
                        <w:t>32 (0)9 216 98 01</w:t>
                      </w:r>
                    </w:p>
                    <w:p w14:paraId="58B9DC99" w14:textId="77777777" w:rsidR="008001F4" w:rsidRDefault="008001F4" w:rsidP="002B0634">
                      <w:pPr>
                        <w:spacing w:after="0" w:line="276" w:lineRule="auto"/>
                        <w:ind w:left="0"/>
                      </w:pPr>
                      <w:r>
                        <w:t>info@enfocus.com</w:t>
                      </w:r>
                    </w:p>
                  </w:txbxContent>
                </v:textbox>
                <w10:wrap type="tight"/>
              </v:shape>
            </w:pict>
          </mc:Fallback>
        </mc:AlternateContent>
      </w:r>
      <w:r w:rsidR="00063F68">
        <w:t xml:space="preserve"> </w:t>
      </w:r>
      <w:r w:rsidR="00FB6080" w:rsidRPr="00063F68">
        <w:rPr>
          <w:sz w:val="60"/>
          <w:szCs w:val="60"/>
        </w:rPr>
        <w:t>R</w:t>
      </w:r>
      <w:r w:rsidR="00DA2390" w:rsidRPr="00063F68">
        <w:rPr>
          <w:sz w:val="60"/>
          <w:szCs w:val="60"/>
        </w:rPr>
        <w:t>ed Hot Technolog</w:t>
      </w:r>
      <w:r w:rsidR="00063F68" w:rsidRPr="00063F68">
        <w:rPr>
          <w:sz w:val="60"/>
          <w:szCs w:val="60"/>
        </w:rPr>
        <w:t xml:space="preserve">y recognition for Enfocus and </w:t>
      </w:r>
      <w:r w:rsidR="00063F68">
        <w:rPr>
          <w:sz w:val="60"/>
          <w:szCs w:val="60"/>
        </w:rPr>
        <w:t xml:space="preserve">their </w:t>
      </w:r>
      <w:r w:rsidR="00063F68" w:rsidRPr="00063F68">
        <w:rPr>
          <w:sz w:val="60"/>
          <w:szCs w:val="60"/>
        </w:rPr>
        <w:t>solution partners</w:t>
      </w:r>
    </w:p>
    <w:p w14:paraId="697CECC0" w14:textId="6E36C32C" w:rsidR="00AB5BB3" w:rsidRPr="00AB5BB3" w:rsidRDefault="00DA2390" w:rsidP="00DA2390">
      <w:pPr>
        <w:pStyle w:val="Heading1"/>
        <w:ind w:left="0" w:right="1388"/>
      </w:pPr>
      <w:r>
        <w:rPr>
          <w:noProof/>
          <w:lang w:val="en-US"/>
        </w:rPr>
        <mc:AlternateContent>
          <mc:Choice Requires="wps">
            <w:drawing>
              <wp:anchor distT="107950" distB="107950" distL="114300" distR="180340" simplePos="0" relativeHeight="251659264" behindDoc="0" locked="0" layoutInCell="1" allowOverlap="1" wp14:anchorId="4428360C" wp14:editId="0A9200EC">
                <wp:simplePos x="0" y="0"/>
                <wp:positionH relativeFrom="column">
                  <wp:posOffset>771525</wp:posOffset>
                </wp:positionH>
                <wp:positionV relativeFrom="paragraph">
                  <wp:posOffset>369570</wp:posOffset>
                </wp:positionV>
                <wp:extent cx="3309620" cy="2166620"/>
                <wp:effectExtent l="0" t="0" r="5080" b="5080"/>
                <wp:wrapSquare wrapText="bothSides"/>
                <wp:docPr id="2" name="Rectangle 2"/>
                <wp:cNvGraphicFramePr/>
                <a:graphic xmlns:a="http://schemas.openxmlformats.org/drawingml/2006/main">
                  <a:graphicData uri="http://schemas.microsoft.com/office/word/2010/wordprocessingShape">
                    <wps:wsp>
                      <wps:cNvSpPr/>
                      <wps:spPr>
                        <a:xfrm>
                          <a:off x="0" y="0"/>
                          <a:ext cx="3309620" cy="2166620"/>
                        </a:xfrm>
                        <a:prstGeom prst="rect">
                          <a:avLst/>
                        </a:prstGeom>
                        <a:blipFill dpi="0" rotWithShape="1">
                          <a:blip r:embed="rId6" cstate="print">
                            <a:extLst>
                              <a:ext uri="{28A0092B-C50C-407E-A947-70E740481C1C}">
                                <a14:useLocalDpi xmlns:a14="http://schemas.microsoft.com/office/drawing/2010/main" val="0"/>
                              </a:ext>
                            </a:extLst>
                          </a:blip>
                          <a:srcRect/>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BFFE91" id="Rectangle 2" o:spid="_x0000_s1026" style="position:absolute;margin-left:60.75pt;margin-top:29.1pt;width:260.6pt;height:170.6pt;z-index:251659264;visibility:visible;mso-wrap-style:square;mso-width-percent:0;mso-height-percent:0;mso-wrap-distance-left:9pt;mso-wrap-distance-top:8.5pt;mso-wrap-distance-right:14.2pt;mso-wrap-distance-bottom:8.5pt;mso-position-horizontal:absolute;mso-position-horizontal-relative:text;mso-position-vertical:absolute;mso-position-vertical-relative:text;mso-width-percent:0;mso-height-percent:0;mso-width-relative:margin;mso-height-relative:margin;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" stroked="f" strokeweight="1pt">
                <v:fill r:id="rId7" o:title="" recolor="t" rotate="t" type="frame"/>
                <w10:wrap type="square"/>
              </v:rect>
            </w:pict>
          </mc:Fallback>
        </mc:AlternateContent>
      </w:r>
    </w:p>
    <w:p w14:paraId="59090FE7" w14:textId="75CE0BD4" w:rsidR="00056987" w:rsidRDefault="00A428ED" w:rsidP="00F73784">
      <w:pPr>
        <w:pStyle w:val="Heading2"/>
        <w:ind w:left="4536" w:right="1388"/>
        <w:rPr>
          <w:rFonts w:ascii="Helvetica Neue Light" w:hAnsi="Helvetica Neue Light"/>
          <w:b w:val="0"/>
          <w:bCs w:val="0"/>
          <w:color w:val="auto"/>
          <w:sz w:val="16"/>
          <w:szCs w:val="16"/>
        </w:rPr>
      </w:pPr>
      <w:r w:rsidRPr="00126450">
        <w:rPr>
          <w:rFonts w:ascii="Helvetica Neue Light" w:hAnsi="Helvetica Neue Light"/>
          <w:b w:val="0"/>
          <w:bCs w:val="0"/>
          <w:color w:val="auto"/>
          <w:sz w:val="16"/>
          <w:szCs w:val="16"/>
        </w:rPr>
        <w:t xml:space="preserve">September </w:t>
      </w:r>
      <w:r w:rsidR="001943F2">
        <w:rPr>
          <w:rFonts w:ascii="Helvetica Neue Light" w:hAnsi="Helvetica Neue Light"/>
          <w:b w:val="0"/>
          <w:bCs w:val="0"/>
          <w:color w:val="auto"/>
          <w:sz w:val="16"/>
          <w:szCs w:val="16"/>
        </w:rPr>
        <w:t>21</w:t>
      </w:r>
      <w:r w:rsidRPr="00126450">
        <w:rPr>
          <w:rFonts w:ascii="Helvetica Neue Light" w:hAnsi="Helvetica Neue Light"/>
          <w:b w:val="0"/>
          <w:bCs w:val="0"/>
          <w:color w:val="auto"/>
          <w:sz w:val="16"/>
          <w:szCs w:val="16"/>
        </w:rPr>
        <w:t>, 2018 — Ghent, Belgium — Enfocus, the leader in PDF solutions for quality control, advanced PDF editing, and workflow automation for the graphic arts industry</w:t>
      </w:r>
      <w:r w:rsidR="00056987">
        <w:rPr>
          <w:rFonts w:ascii="Helvetica Neue Light" w:hAnsi="Helvetica Neue Light"/>
          <w:b w:val="0"/>
          <w:bCs w:val="0"/>
          <w:color w:val="auto"/>
          <w:sz w:val="16"/>
          <w:szCs w:val="16"/>
        </w:rPr>
        <w:t xml:space="preserve"> has been recognized for three Red Hot Technologies at Print18 in Chicago. Print18 is held from September 30 to October 2 at McCormick Place.</w:t>
      </w:r>
    </w:p>
    <w:p w14:paraId="618C6DAA" w14:textId="24CFF57A" w:rsidR="005B73DF" w:rsidRDefault="00056987" w:rsidP="00F73784">
      <w:pPr>
        <w:pStyle w:val="Heading2"/>
        <w:ind w:left="4536" w:right="1388"/>
        <w:rPr>
          <w:rFonts w:ascii="Helvetica Neue Light" w:hAnsi="Helvetica Neue Light"/>
          <w:b w:val="0"/>
          <w:bCs w:val="0"/>
          <w:color w:val="auto"/>
          <w:sz w:val="16"/>
          <w:szCs w:val="16"/>
        </w:rPr>
      </w:pPr>
      <w:r w:rsidRPr="00056987">
        <w:rPr>
          <w:rFonts w:ascii="Helvetica Neue Light" w:hAnsi="Helvetica Neue Light"/>
          <w:b w:val="0"/>
          <w:bCs w:val="0"/>
          <w:color w:val="auto"/>
          <w:sz w:val="16"/>
          <w:szCs w:val="16"/>
        </w:rPr>
        <w:t xml:space="preserve">The </w:t>
      </w:r>
      <w:proofErr w:type="gramStart"/>
      <w:r w:rsidRPr="00056987">
        <w:rPr>
          <w:rFonts w:ascii="Helvetica Neue Light" w:hAnsi="Helvetica Neue Light"/>
          <w:b w:val="0"/>
          <w:bCs w:val="0"/>
          <w:color w:val="auto"/>
          <w:sz w:val="16"/>
          <w:szCs w:val="16"/>
        </w:rPr>
        <w:t>RED HOT</w:t>
      </w:r>
      <w:proofErr w:type="gramEnd"/>
      <w:r w:rsidRPr="00056987">
        <w:rPr>
          <w:rFonts w:ascii="Helvetica Neue Light" w:hAnsi="Helvetica Neue Light"/>
          <w:b w:val="0"/>
          <w:bCs w:val="0"/>
          <w:color w:val="auto"/>
          <w:sz w:val="16"/>
          <w:szCs w:val="16"/>
        </w:rPr>
        <w:t xml:space="preserve"> Technology Recognition Program, showcases the newest products shown at the annual PRINT event.</w:t>
      </w:r>
    </w:p>
    <w:p w14:paraId="4037D732" w14:textId="051A77EE" w:rsidR="005029B6" w:rsidRDefault="005029B6" w:rsidP="00CC19DB">
      <w:pPr>
        <w:ind w:left="4536" w:right="1388"/>
      </w:pPr>
      <w:r>
        <w:t xml:space="preserve">Enfocus is proud to announce that </w:t>
      </w:r>
      <w:r w:rsidR="00BC6A19">
        <w:t xml:space="preserve">their products </w:t>
      </w:r>
      <w:r w:rsidR="00C4694D">
        <w:t xml:space="preserve">have been recognized for Red Hot Technology in the category of </w:t>
      </w:r>
      <w:proofErr w:type="spellStart"/>
      <w:r w:rsidR="00C4694D">
        <w:t>Color</w:t>
      </w:r>
      <w:proofErr w:type="spellEnd"/>
      <w:r w:rsidR="00C4694D">
        <w:t xml:space="preserve"> Management, Prepress &amp; </w:t>
      </w:r>
      <w:proofErr w:type="spellStart"/>
      <w:r w:rsidR="00C4694D">
        <w:t>Premedia</w:t>
      </w:r>
      <w:proofErr w:type="spellEnd"/>
      <w:r w:rsidR="00C4694D">
        <w:t xml:space="preserve"> for</w:t>
      </w:r>
      <w:r w:rsidR="00864990">
        <w:t xml:space="preserve"> innovative new features in the 2018 version of the popular PDF prefight and editing application,</w:t>
      </w:r>
      <w:r w:rsidR="00C4694D">
        <w:t xml:space="preserve"> </w:t>
      </w:r>
      <w:proofErr w:type="spellStart"/>
      <w:r w:rsidR="00C4694D">
        <w:t>PitStop</w:t>
      </w:r>
      <w:proofErr w:type="spellEnd"/>
      <w:r w:rsidR="00C4694D">
        <w:t xml:space="preserve"> </w:t>
      </w:r>
      <w:r w:rsidR="002D6A05">
        <w:t>Pro</w:t>
      </w:r>
      <w:r w:rsidR="00BF302A">
        <w:t>. They have also been recognized</w:t>
      </w:r>
      <w:r w:rsidR="004B72A2">
        <w:t xml:space="preserve">, together with </w:t>
      </w:r>
      <w:r w:rsidR="009D5FF1">
        <w:t>solution partners,</w:t>
      </w:r>
      <w:r w:rsidR="00BF302A">
        <w:t xml:space="preserve"> in the category of Sales and Management Systems for the Enfocus Switch 2018 integration with Avanti Slingshot</w:t>
      </w:r>
      <w:r w:rsidR="009D5FF1">
        <w:t>;</w:t>
      </w:r>
      <w:r w:rsidR="00BF302A">
        <w:t xml:space="preserve"> </w:t>
      </w:r>
      <w:r w:rsidR="009D5FF1">
        <w:t>a</w:t>
      </w:r>
      <w:r w:rsidR="00BF302A">
        <w:t>nd</w:t>
      </w:r>
      <w:r w:rsidR="009D5FF1">
        <w:t xml:space="preserve"> </w:t>
      </w:r>
      <w:r w:rsidR="00BF302A">
        <w:t xml:space="preserve">in the category of Workflow Automation Systems for Enfocus Switch 2018 and </w:t>
      </w:r>
      <w:proofErr w:type="spellStart"/>
      <w:r w:rsidR="00BF302A">
        <w:t>tilia</w:t>
      </w:r>
      <w:proofErr w:type="spellEnd"/>
      <w:r w:rsidR="00BF302A">
        <w:t xml:space="preserve"> Griffin Pro.</w:t>
      </w:r>
    </w:p>
    <w:p w14:paraId="69FA41C2" w14:textId="26B8020D" w:rsidR="005B73DF" w:rsidRDefault="00AD6842" w:rsidP="005029B6">
      <w:pPr>
        <w:ind w:left="4536" w:right="1388"/>
      </w:pPr>
      <w:r>
        <w:t xml:space="preserve">Booth 736 is where </w:t>
      </w:r>
      <w:r w:rsidR="00584EAF">
        <w:t xml:space="preserve">the </w:t>
      </w:r>
      <w:r>
        <w:t>Enfocus</w:t>
      </w:r>
      <w:r w:rsidR="00584EAF">
        <w:t xml:space="preserve"> Team</w:t>
      </w:r>
      <w:r>
        <w:t xml:space="preserve"> will </w:t>
      </w:r>
      <w:r w:rsidR="00AE3573">
        <w:t>provide</w:t>
      </w:r>
      <w:r>
        <w:t xml:space="preserve"> visitors experience </w:t>
      </w:r>
      <w:r w:rsidR="00864990">
        <w:t>with their</w:t>
      </w:r>
      <w:r>
        <w:t xml:space="preserve"> </w:t>
      </w:r>
      <w:proofErr w:type="gramStart"/>
      <w:r>
        <w:t>Red Hot</w:t>
      </w:r>
      <w:proofErr w:type="gramEnd"/>
      <w:r>
        <w:t xml:space="preserve"> Technologies live and in person.</w:t>
      </w:r>
      <w:r w:rsidR="00584EAF">
        <w:t xml:space="preserve"> Discover the advantages of the Enfocus customer centric ecosystem.</w:t>
      </w:r>
      <w:r>
        <w:t xml:space="preserve"> Likewise, collaborative technologies can also be seen at the Avanti booth (640) and the </w:t>
      </w:r>
      <w:proofErr w:type="spellStart"/>
      <w:r w:rsidR="00862D2A">
        <w:t>T</w:t>
      </w:r>
      <w:r>
        <w:t>ilia</w:t>
      </w:r>
      <w:proofErr w:type="spellEnd"/>
      <w:r>
        <w:t xml:space="preserve"> Labs booth (540).</w:t>
      </w:r>
    </w:p>
    <w:p w14:paraId="2048EBEA" w14:textId="4F56AE6E" w:rsidR="002D6A05" w:rsidRPr="0036729F" w:rsidRDefault="002D6A05" w:rsidP="005029B6">
      <w:pPr>
        <w:ind w:left="4536" w:right="1388"/>
        <w:rPr>
          <w:b/>
        </w:rPr>
      </w:pPr>
      <w:r w:rsidRPr="0036729F">
        <w:rPr>
          <w:b/>
        </w:rPr>
        <w:t>Enfocus PitStop Pro 2018</w:t>
      </w:r>
    </w:p>
    <w:p w14:paraId="4B6E86A1" w14:textId="700C2D2E" w:rsidR="00813365" w:rsidRDefault="00841618" w:rsidP="005029B6">
      <w:pPr>
        <w:ind w:left="4536" w:right="1388"/>
      </w:pPr>
      <w:r>
        <w:t xml:space="preserve">For the second year in a </w:t>
      </w:r>
      <w:r w:rsidR="0005696F">
        <w:t xml:space="preserve">row, </w:t>
      </w:r>
      <w:proofErr w:type="spellStart"/>
      <w:r w:rsidR="0005696F">
        <w:t>PitStop</w:t>
      </w:r>
      <w:proofErr w:type="spellEnd"/>
      <w:r w:rsidR="0005696F">
        <w:t xml:space="preserve"> has been recognized by</w:t>
      </w:r>
      <w:r w:rsidR="00A03CA2">
        <w:t xml:space="preserve"> </w:t>
      </w:r>
      <w:r w:rsidR="00864990" w:rsidRPr="00864990">
        <w:t>the Association for Print Technologies</w:t>
      </w:r>
      <w:r w:rsidR="0005696F">
        <w:t xml:space="preserve"> for innovative new features. This year PitStop Pro 2018 </w:t>
      </w:r>
      <w:r w:rsidR="0045191F">
        <w:t xml:space="preserve">is released with many noteworthy feature additions. The Action List Visualizer allows </w:t>
      </w:r>
      <w:r w:rsidR="0045191F">
        <w:lastRenderedPageBreak/>
        <w:t xml:space="preserve">users to see the results of each action as </w:t>
      </w:r>
      <w:r w:rsidR="00AA08A1">
        <w:t>it</w:t>
      </w:r>
      <w:r w:rsidR="0045191F">
        <w:t xml:space="preserve"> execute</w:t>
      </w:r>
      <w:r w:rsidR="00AA08A1">
        <w:t>s</w:t>
      </w:r>
      <w:r w:rsidR="0045191F">
        <w:t xml:space="preserve">, </w:t>
      </w:r>
      <w:r w:rsidR="00AA08A1">
        <w:t xml:space="preserve">giving insight for an intuitive user experience. A Dashboard is available on an opt-in basis to provide a graphic representation of </w:t>
      </w:r>
      <w:proofErr w:type="spellStart"/>
      <w:r w:rsidR="00AA08A1">
        <w:t>PitStop</w:t>
      </w:r>
      <w:proofErr w:type="spellEnd"/>
      <w:r w:rsidR="00AA08A1">
        <w:t xml:space="preserve"> activities</w:t>
      </w:r>
      <w:r w:rsidR="002E4A11">
        <w:t xml:space="preserve">, </w:t>
      </w:r>
      <w:r w:rsidR="00AA08A1">
        <w:t xml:space="preserve">showing valuable production metrics. Barcode creation has been incorporated </w:t>
      </w:r>
      <w:r w:rsidR="0036729F">
        <w:t xml:space="preserve">into PitStop as well as many other improvements such as better Pantone </w:t>
      </w:r>
      <w:proofErr w:type="spellStart"/>
      <w:r w:rsidR="0036729F">
        <w:t>color</w:t>
      </w:r>
      <w:proofErr w:type="spellEnd"/>
      <w:r w:rsidR="0036729F">
        <w:t xml:space="preserve"> handling, line art cropping and more advanced vector editing tools. </w:t>
      </w:r>
    </w:p>
    <w:p w14:paraId="3A1C1509" w14:textId="57C08BA0" w:rsidR="002D6A05" w:rsidRPr="0036729F" w:rsidRDefault="002D6A05" w:rsidP="005029B6">
      <w:pPr>
        <w:ind w:left="4536" w:right="1388"/>
        <w:rPr>
          <w:b/>
        </w:rPr>
      </w:pPr>
      <w:r w:rsidRPr="0036729F">
        <w:rPr>
          <w:b/>
        </w:rPr>
        <w:t xml:space="preserve">Enfocus Switch </w:t>
      </w:r>
      <w:r w:rsidR="00B96B1C" w:rsidRPr="0036729F">
        <w:rPr>
          <w:b/>
        </w:rPr>
        <w:t>2018 and Avanti Slingshot</w:t>
      </w:r>
      <w:r w:rsidR="0068752B">
        <w:rPr>
          <w:b/>
        </w:rPr>
        <w:t xml:space="preserve"> Print MIS</w:t>
      </w:r>
    </w:p>
    <w:p w14:paraId="43AC2BDF" w14:textId="7F845EB2" w:rsidR="0036729F" w:rsidRDefault="00BD3975" w:rsidP="005029B6">
      <w:pPr>
        <w:ind w:left="4536" w:right="1388"/>
      </w:pPr>
      <w:r>
        <w:t xml:space="preserve">In the category of Sales and Management Systems, </w:t>
      </w:r>
      <w:r w:rsidR="00D33791">
        <w:t xml:space="preserve">Avanti </w:t>
      </w:r>
      <w:r>
        <w:t xml:space="preserve">is recognized for </w:t>
      </w:r>
      <w:r w:rsidR="00D33791">
        <w:t xml:space="preserve">the </w:t>
      </w:r>
      <w:r>
        <w:t xml:space="preserve">integration </w:t>
      </w:r>
      <w:r w:rsidR="00D33791">
        <w:t xml:space="preserve">of </w:t>
      </w:r>
      <w:r w:rsidR="0068752B">
        <w:t>its</w:t>
      </w:r>
      <w:r w:rsidR="008D0507">
        <w:t xml:space="preserve"> Slingshot</w:t>
      </w:r>
      <w:r w:rsidR="00D33791">
        <w:t xml:space="preserve"> Print MIS with Enfocus Switch</w:t>
      </w:r>
      <w:r w:rsidR="008D0507">
        <w:t xml:space="preserve">. </w:t>
      </w:r>
      <w:r w:rsidR="00B83F36">
        <w:t>B</w:t>
      </w:r>
      <w:r w:rsidR="00B83F36" w:rsidRPr="00B83F36">
        <w:t xml:space="preserve">i-directional communication between Avanti Slingshot and Enfocus Switch </w:t>
      </w:r>
      <w:r w:rsidR="00B83F36">
        <w:t>enables</w:t>
      </w:r>
      <w:r w:rsidR="00B83F36" w:rsidRPr="00B83F36">
        <w:t xml:space="preserve"> fully automated</w:t>
      </w:r>
      <w:r w:rsidR="00E4774B">
        <w:t xml:space="preserve"> </w:t>
      </w:r>
      <w:r w:rsidR="00E4774B" w:rsidRPr="00E4774B">
        <w:t>workflow</w:t>
      </w:r>
      <w:r w:rsidR="00E4774B">
        <w:t xml:space="preserve">; </w:t>
      </w:r>
      <w:r w:rsidR="00E4774B" w:rsidRPr="00E4774B">
        <w:t>from job processing, production, and fulfilment th</w:t>
      </w:r>
      <w:r w:rsidR="004230C9">
        <w:t>r</w:t>
      </w:r>
      <w:bookmarkStart w:id="0" w:name="_GoBack"/>
      <w:bookmarkEnd w:id="0"/>
      <w:r w:rsidR="00E4774B" w:rsidRPr="00E4774B">
        <w:t>ough to distribution</w:t>
      </w:r>
      <w:r w:rsidR="00E4774B">
        <w:t>;</w:t>
      </w:r>
      <w:r w:rsidR="00BA33B9">
        <w:t xml:space="preserve"> </w:t>
      </w:r>
      <w:r w:rsidR="008D0507" w:rsidRPr="008D0507">
        <w:t>eliminat</w:t>
      </w:r>
      <w:r w:rsidR="003844A7">
        <w:t>ing</w:t>
      </w:r>
      <w:r w:rsidR="008D0507" w:rsidRPr="008D0507">
        <w:t xml:space="preserve"> costly, time-consuming manual steps</w:t>
      </w:r>
      <w:r w:rsidR="008D0507">
        <w:t xml:space="preserve">. </w:t>
      </w:r>
      <w:r w:rsidR="00C3017F">
        <w:t>U</w:t>
      </w:r>
      <w:r w:rsidR="008D0507">
        <w:t xml:space="preserve">sers benefit from the strength of </w:t>
      </w:r>
      <w:r w:rsidR="00C3017F">
        <w:t xml:space="preserve">the combined </w:t>
      </w:r>
      <w:r w:rsidR="008D0507">
        <w:t xml:space="preserve">solution developed for the purpose of </w:t>
      </w:r>
      <w:r w:rsidR="00711817">
        <w:t>working together for a more stable, powerful, yet flexible workflow.</w:t>
      </w:r>
    </w:p>
    <w:p w14:paraId="1C619DD6" w14:textId="7C3369F0" w:rsidR="00B96B1C" w:rsidRPr="0036729F" w:rsidRDefault="00B96B1C" w:rsidP="005029B6">
      <w:pPr>
        <w:ind w:left="4536" w:right="1388"/>
        <w:rPr>
          <w:b/>
        </w:rPr>
      </w:pPr>
      <w:r w:rsidRPr="0036729F">
        <w:rPr>
          <w:b/>
        </w:rPr>
        <w:t xml:space="preserve">Enfocus Switch and </w:t>
      </w:r>
      <w:proofErr w:type="spellStart"/>
      <w:r w:rsidR="00862D2A">
        <w:rPr>
          <w:b/>
        </w:rPr>
        <w:t>T</w:t>
      </w:r>
      <w:r w:rsidRPr="0036729F">
        <w:rPr>
          <w:b/>
        </w:rPr>
        <w:t>ilia</w:t>
      </w:r>
      <w:proofErr w:type="spellEnd"/>
      <w:r w:rsidRPr="0036729F">
        <w:rPr>
          <w:b/>
        </w:rPr>
        <w:t xml:space="preserve"> Labs Griffin</w:t>
      </w:r>
    </w:p>
    <w:p w14:paraId="392C40E9" w14:textId="5668864F" w:rsidR="00B96B1C" w:rsidRDefault="0036729F" w:rsidP="00BA593F">
      <w:pPr>
        <w:ind w:left="4536" w:right="1388"/>
      </w:pPr>
      <w:r>
        <w:t>Recognition in the category of Workflow Automation Systems comes to</w:t>
      </w:r>
      <w:r w:rsidR="006B54BB">
        <w:t xml:space="preserve"> Tilia Labs for a partnership with</w:t>
      </w:r>
      <w:r>
        <w:t xml:space="preserve"> Enfocus Switch 2018. Enfocus </w:t>
      </w:r>
      <w:r w:rsidR="00DD0F9D">
        <w:t xml:space="preserve">emphasizes providing valuable advantages to their customers by welcoming development cooperation with other industry leaders. They also open the door to community requested and community provided solutions on the Enfocus Appstore. For the first time, an App goes beyond connectivity and functionality. The </w:t>
      </w:r>
      <w:proofErr w:type="spellStart"/>
      <w:r w:rsidR="00DD0F9D">
        <w:t>tilia</w:t>
      </w:r>
      <w:proofErr w:type="spellEnd"/>
      <w:r w:rsidR="00DD0F9D">
        <w:t xml:space="preserve"> Griffin </w:t>
      </w:r>
      <w:r w:rsidR="00BA593F">
        <w:t xml:space="preserve">Pro </w:t>
      </w:r>
      <w:r w:rsidR="00BA33B9">
        <w:t xml:space="preserve">app </w:t>
      </w:r>
      <w:r w:rsidR="00DD0F9D">
        <w:t>is a full featured, completely self-contained package for use on the Switch platform.</w:t>
      </w:r>
      <w:r w:rsidR="00082289">
        <w:t xml:space="preserve"> </w:t>
      </w:r>
      <w:r w:rsidR="00BA593F">
        <w:t>Griffin Pro is a powerful automatic layout and tiling solution for wide format printers.  All functionality is included within the app itself with no external dependencies on any third-party software. Featured highlights are advanced true shape nesting, production-grade tiling, ganging, registration marks, dynamic barcodes, and optimized output for both printing and cutting.</w:t>
      </w:r>
    </w:p>
    <w:p w14:paraId="4122FB16" w14:textId="1D86A409" w:rsidR="0036729F" w:rsidRPr="0036729F" w:rsidRDefault="0036729F" w:rsidP="0036729F">
      <w:pPr>
        <w:ind w:left="4536" w:right="1388"/>
        <w:rPr>
          <w:b/>
        </w:rPr>
      </w:pPr>
      <w:r w:rsidRPr="00BA79CC">
        <w:rPr>
          <w:b/>
        </w:rPr>
        <w:t>Visit Enfocus at booth #736</w:t>
      </w:r>
      <w:r w:rsidR="00164615">
        <w:rPr>
          <w:b/>
        </w:rPr>
        <w:t>, Avanti at booth #640 and Tilia Labs at booth #540</w:t>
      </w:r>
      <w:r w:rsidRPr="00BA79CC">
        <w:rPr>
          <w:b/>
        </w:rPr>
        <w:t xml:space="preserve"> at PRINT 18</w:t>
      </w:r>
      <w:r>
        <w:rPr>
          <w:b/>
        </w:rPr>
        <w:t xml:space="preserve"> to see Red Hot Technology in action!</w:t>
      </w:r>
    </w:p>
    <w:p w14:paraId="6D62AB48" w14:textId="77777777" w:rsidR="005B73DF" w:rsidRDefault="005B73DF" w:rsidP="005B73DF">
      <w:pPr>
        <w:ind w:left="4536" w:right="1388"/>
      </w:pPr>
      <w:r w:rsidRPr="0036729F">
        <w:rPr>
          <w:b/>
        </w:rPr>
        <w:t>About Enfocus</w:t>
      </w:r>
      <w:r>
        <w:t xml:space="preserve"> (www.enfocus.com) </w:t>
      </w:r>
    </w:p>
    <w:p w14:paraId="7D51CD42" w14:textId="77777777" w:rsidR="005B73DF" w:rsidRDefault="005B73DF" w:rsidP="005B73DF">
      <w:pPr>
        <w:ind w:left="4536" w:right="1388"/>
      </w:pPr>
      <w:r>
        <w:t>Enfocus provides modular and affordable tools safeguarding job quality and enabling automation throughout the complete production chain. Innovative solutions improve communication between design and production while enhancing productivity and predictability through automation of routine tasks.</w:t>
      </w:r>
    </w:p>
    <w:p w14:paraId="463C5097" w14:textId="77777777" w:rsidR="005B73DF" w:rsidRDefault="005B73DF" w:rsidP="005B73DF">
      <w:pPr>
        <w:ind w:left="4536" w:right="1388"/>
      </w:pPr>
      <w:r>
        <w:t>Step-by-step deployment dramatically increases added value without forcing users to completely rethink their way of doing business. Well-known brands include PitStop, Switch and Connect.</w:t>
      </w:r>
    </w:p>
    <w:p w14:paraId="19240E3C" w14:textId="0795EE0B" w:rsidR="005B73DF" w:rsidRDefault="005B73DF" w:rsidP="0036729F">
      <w:pPr>
        <w:ind w:left="4536" w:right="1388"/>
      </w:pPr>
      <w:r>
        <w:t>Enfocus is a business unit of Esko and has its headquarters in Ghent, Belgium.</w:t>
      </w:r>
    </w:p>
    <w:p w14:paraId="7CAFB78C" w14:textId="64CAEE39" w:rsidR="005B73DF" w:rsidRDefault="005B73DF" w:rsidP="006B54BB">
      <w:pPr>
        <w:ind w:left="4536" w:right="1388"/>
      </w:pPr>
      <w:r>
        <w:lastRenderedPageBreak/>
        <w:t>Esko</w:t>
      </w:r>
      <w:r w:rsidR="006B54BB">
        <w:t xml:space="preserve"> (www.esko.com)</w:t>
      </w:r>
      <w:r>
        <w:t xml:space="preserve"> is a global supplier of integrated solutions for the packaging and labels, sign and display, commercial printing and publishing industries. Esko products and services drive profitability in the packaging and printing supply chain by reducing time-to-market and raising productivity. Esko is a Danaher company (www.danaher.com). </w:t>
      </w:r>
    </w:p>
    <w:p w14:paraId="2D33E7CB" w14:textId="545C0884" w:rsidR="005B73DF" w:rsidRDefault="005B73DF" w:rsidP="005B73DF">
      <w:pPr>
        <w:ind w:left="4536" w:right="1388"/>
      </w:pPr>
      <w:r>
        <w:t xml:space="preserve">For more information, visit </w:t>
      </w:r>
      <w:hyperlink r:id="rId8" w:history="1">
        <w:r w:rsidR="00672585" w:rsidRPr="00C86E0E">
          <w:rPr>
            <w:rStyle w:val="Hyperlink"/>
          </w:rPr>
          <w:t>www.enfocus.com</w:t>
        </w:r>
      </w:hyperlink>
    </w:p>
    <w:p w14:paraId="289C9AAF" w14:textId="77777777" w:rsidR="00672585" w:rsidRDefault="00672585" w:rsidP="005B73DF">
      <w:pPr>
        <w:ind w:left="4536" w:right="1388"/>
      </w:pPr>
    </w:p>
    <w:p w14:paraId="024D5C0C" w14:textId="67B8400F" w:rsidR="006836C9" w:rsidRDefault="006836C9" w:rsidP="00F73784">
      <w:pPr>
        <w:ind w:right="1388"/>
      </w:pPr>
    </w:p>
    <w:p w14:paraId="227E64E7" w14:textId="1BFE7304" w:rsidR="002219BF" w:rsidRPr="006836C9" w:rsidRDefault="002219BF" w:rsidP="00F73784">
      <w:pPr>
        <w:ind w:right="1388"/>
      </w:pPr>
    </w:p>
    <w:sectPr w:rsidR="002219BF" w:rsidRPr="006836C9" w:rsidSect="0021400C">
      <w:headerReference w:type="default" r:id="rId9"/>
      <w:pgSz w:w="11900" w:h="16820"/>
      <w:pgMar w:top="3737" w:right="0" w:bottom="1440" w:left="0"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3837C" w14:textId="77777777" w:rsidR="004A545B" w:rsidRDefault="004A545B" w:rsidP="0068409B">
      <w:pPr>
        <w:spacing w:after="0" w:line="240" w:lineRule="auto"/>
      </w:pPr>
      <w:r>
        <w:separator/>
      </w:r>
    </w:p>
  </w:endnote>
  <w:endnote w:type="continuationSeparator" w:id="0">
    <w:p w14:paraId="67116E2D" w14:textId="77777777" w:rsidR="004A545B" w:rsidRDefault="004A545B" w:rsidP="006840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Neue Light">
    <w:altName w:val="Arial"/>
    <w:charset w:val="00"/>
    <w:family w:val="auto"/>
    <w:pitch w:val="variable"/>
    <w:sig w:usb0="A00002FF" w:usb1="5000205B" w:usb2="00000002" w:usb3="00000000" w:csb0="00000007" w:csb1="00000000"/>
  </w:font>
  <w:font w:name="Helvetica 95 Black">
    <w:altName w:val="Arial"/>
    <w:charset w:val="00"/>
    <w:family w:val="auto"/>
    <w:pitch w:val="variable"/>
    <w:sig w:usb0="00000003" w:usb1="00000000" w:usb2="00000000" w:usb3="00000000" w:csb0="00000001" w:csb1="00000000"/>
  </w:font>
  <w:font w:name="Helvetica Neue">
    <w:altName w:val="Arial"/>
    <w:charset w:val="00"/>
    <w:family w:val="swiss"/>
    <w:pitch w:val="variable"/>
    <w:sig w:usb0="E50002FF" w:usb1="500079DB" w:usb2="0000001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D72669" w14:textId="77777777" w:rsidR="004A545B" w:rsidRDefault="004A545B" w:rsidP="0068409B">
      <w:pPr>
        <w:spacing w:after="0" w:line="240" w:lineRule="auto"/>
      </w:pPr>
      <w:r>
        <w:separator/>
      </w:r>
    </w:p>
  </w:footnote>
  <w:footnote w:type="continuationSeparator" w:id="0">
    <w:p w14:paraId="2836AC76" w14:textId="77777777" w:rsidR="004A545B" w:rsidRDefault="004A545B" w:rsidP="006840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20F301" w14:textId="77777777" w:rsidR="00F73784" w:rsidRDefault="00F73784">
    <w:pPr>
      <w:pStyle w:val="Header"/>
    </w:pPr>
    <w:r>
      <w:rPr>
        <w:noProof/>
        <w:lang w:val="en-US"/>
      </w:rPr>
      <w:drawing>
        <wp:anchor distT="0" distB="0" distL="114300" distR="114300" simplePos="0" relativeHeight="251658240" behindDoc="1" locked="0" layoutInCell="1" allowOverlap="1" wp14:anchorId="0E3A9AA8" wp14:editId="794BCF5B">
          <wp:simplePos x="0" y="0"/>
          <wp:positionH relativeFrom="margin">
            <wp:posOffset>0</wp:posOffset>
          </wp:positionH>
          <wp:positionV relativeFrom="margin">
            <wp:posOffset>-2384425</wp:posOffset>
          </wp:positionV>
          <wp:extent cx="7563600" cy="10692322"/>
          <wp:effectExtent l="0" t="0" r="5715" b="1270"/>
          <wp:wrapNone/>
          <wp:docPr id="11" name="Picture 11" descr="Labo/Jpg/PressRelease_b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abo/Jpg/PressRelease_bg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3600" cy="1069232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2DE0"/>
    <w:rsid w:val="0003542C"/>
    <w:rsid w:val="0005696F"/>
    <w:rsid w:val="00056987"/>
    <w:rsid w:val="00063F68"/>
    <w:rsid w:val="00082289"/>
    <w:rsid w:val="00110E59"/>
    <w:rsid w:val="00164615"/>
    <w:rsid w:val="00166B0D"/>
    <w:rsid w:val="00191AAD"/>
    <w:rsid w:val="001943F2"/>
    <w:rsid w:val="001D3E5E"/>
    <w:rsid w:val="001D51E3"/>
    <w:rsid w:val="001E3BBB"/>
    <w:rsid w:val="0021400C"/>
    <w:rsid w:val="002219BF"/>
    <w:rsid w:val="00292A09"/>
    <w:rsid w:val="002B0634"/>
    <w:rsid w:val="002D6A05"/>
    <w:rsid w:val="002E4A11"/>
    <w:rsid w:val="0036729F"/>
    <w:rsid w:val="003844A7"/>
    <w:rsid w:val="00394071"/>
    <w:rsid w:val="003F56D1"/>
    <w:rsid w:val="004230C9"/>
    <w:rsid w:val="0045191F"/>
    <w:rsid w:val="00452E5A"/>
    <w:rsid w:val="004A545B"/>
    <w:rsid w:val="004B72A2"/>
    <w:rsid w:val="005029B6"/>
    <w:rsid w:val="00503E9C"/>
    <w:rsid w:val="00516B3D"/>
    <w:rsid w:val="00570CFF"/>
    <w:rsid w:val="00584EAF"/>
    <w:rsid w:val="005B73DF"/>
    <w:rsid w:val="005F7E8C"/>
    <w:rsid w:val="0060353C"/>
    <w:rsid w:val="00672585"/>
    <w:rsid w:val="006836C9"/>
    <w:rsid w:val="0068409B"/>
    <w:rsid w:val="0068752B"/>
    <w:rsid w:val="006967B3"/>
    <w:rsid w:val="006B54BB"/>
    <w:rsid w:val="00711817"/>
    <w:rsid w:val="00735BAD"/>
    <w:rsid w:val="007A47BA"/>
    <w:rsid w:val="007A6B55"/>
    <w:rsid w:val="008001F4"/>
    <w:rsid w:val="00813365"/>
    <w:rsid w:val="00841618"/>
    <w:rsid w:val="00862D2A"/>
    <w:rsid w:val="00864990"/>
    <w:rsid w:val="008D0507"/>
    <w:rsid w:val="008E6A9A"/>
    <w:rsid w:val="0090140C"/>
    <w:rsid w:val="00992DE0"/>
    <w:rsid w:val="009D5FF1"/>
    <w:rsid w:val="00A03CA2"/>
    <w:rsid w:val="00A125A5"/>
    <w:rsid w:val="00A156B0"/>
    <w:rsid w:val="00A35381"/>
    <w:rsid w:val="00A428ED"/>
    <w:rsid w:val="00A910E6"/>
    <w:rsid w:val="00AA08A1"/>
    <w:rsid w:val="00AB5BB3"/>
    <w:rsid w:val="00AC4D64"/>
    <w:rsid w:val="00AD6842"/>
    <w:rsid w:val="00AE3573"/>
    <w:rsid w:val="00B36959"/>
    <w:rsid w:val="00B61FE1"/>
    <w:rsid w:val="00B83F36"/>
    <w:rsid w:val="00B85B01"/>
    <w:rsid w:val="00B87976"/>
    <w:rsid w:val="00B96B1C"/>
    <w:rsid w:val="00BA33B9"/>
    <w:rsid w:val="00BA593F"/>
    <w:rsid w:val="00BC6A19"/>
    <w:rsid w:val="00BD3975"/>
    <w:rsid w:val="00BF302A"/>
    <w:rsid w:val="00BF4C7C"/>
    <w:rsid w:val="00C11303"/>
    <w:rsid w:val="00C261D5"/>
    <w:rsid w:val="00C27DED"/>
    <w:rsid w:val="00C3017F"/>
    <w:rsid w:val="00C4694D"/>
    <w:rsid w:val="00CB27D5"/>
    <w:rsid w:val="00CC11C4"/>
    <w:rsid w:val="00CC19DB"/>
    <w:rsid w:val="00CC7498"/>
    <w:rsid w:val="00CF343F"/>
    <w:rsid w:val="00D06B51"/>
    <w:rsid w:val="00D33791"/>
    <w:rsid w:val="00D832F2"/>
    <w:rsid w:val="00DA2390"/>
    <w:rsid w:val="00DA3D3F"/>
    <w:rsid w:val="00DC5622"/>
    <w:rsid w:val="00DD0F9D"/>
    <w:rsid w:val="00E1511F"/>
    <w:rsid w:val="00E4774B"/>
    <w:rsid w:val="00E70D5E"/>
    <w:rsid w:val="00EB0A1E"/>
    <w:rsid w:val="00EE39C2"/>
    <w:rsid w:val="00F73784"/>
    <w:rsid w:val="00F774B2"/>
    <w:rsid w:val="00FB6080"/>
    <w:rsid w:val="00FE07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336EE5"/>
  <w14:defaultImageDpi w14:val="32767"/>
  <w15:docId w15:val="{463CE89F-40C0-45A2-9613-CC7E048CF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832F2"/>
    <w:pPr>
      <w:spacing w:after="120" w:line="360" w:lineRule="auto"/>
      <w:ind w:left="3119"/>
      <w:jc w:val="both"/>
    </w:pPr>
    <w:rPr>
      <w:rFonts w:ascii="Helvetica Neue Light" w:hAnsi="Helvetica Neue Light"/>
      <w:sz w:val="16"/>
      <w:szCs w:val="16"/>
    </w:rPr>
  </w:style>
  <w:style w:type="paragraph" w:styleId="Heading1">
    <w:name w:val="heading 1"/>
    <w:basedOn w:val="Normal"/>
    <w:next w:val="Normal"/>
    <w:link w:val="Heading1Char"/>
    <w:uiPriority w:val="9"/>
    <w:qFormat/>
    <w:rsid w:val="00D832F2"/>
    <w:pPr>
      <w:spacing w:before="360"/>
      <w:jc w:val="left"/>
      <w:outlineLvl w:val="0"/>
    </w:pPr>
    <w:rPr>
      <w:rFonts w:ascii="Helvetica 95 Black" w:hAnsi="Helvetica 95 Black"/>
      <w:b/>
      <w:bCs/>
      <w:sz w:val="28"/>
      <w:szCs w:val="28"/>
    </w:rPr>
  </w:style>
  <w:style w:type="paragraph" w:styleId="Heading2">
    <w:name w:val="heading 2"/>
    <w:basedOn w:val="Normal"/>
    <w:next w:val="Normal"/>
    <w:link w:val="Heading2Char"/>
    <w:uiPriority w:val="9"/>
    <w:unhideWhenUsed/>
    <w:qFormat/>
    <w:rsid w:val="00D832F2"/>
    <w:pPr>
      <w:tabs>
        <w:tab w:val="left" w:pos="6853"/>
      </w:tabs>
      <w:spacing w:before="240" w:after="30"/>
      <w:outlineLvl w:val="1"/>
    </w:pPr>
    <w:rPr>
      <w:rFonts w:ascii="Helvetica Neue" w:hAnsi="Helvetica Neue"/>
      <w:b/>
      <w:bCs/>
      <w:color w:val="B4C331"/>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832F2"/>
    <w:pPr>
      <w:spacing w:after="240" w:line="240" w:lineRule="auto"/>
      <w:jc w:val="left"/>
    </w:pPr>
    <w:rPr>
      <w:rFonts w:ascii="Helvetica 95 Black" w:hAnsi="Helvetica 95 Black"/>
      <w:b/>
      <w:bCs/>
      <w:sz w:val="62"/>
      <w:szCs w:val="62"/>
    </w:rPr>
  </w:style>
  <w:style w:type="character" w:customStyle="1" w:styleId="TitleChar">
    <w:name w:val="Title Char"/>
    <w:basedOn w:val="DefaultParagraphFont"/>
    <w:link w:val="Title"/>
    <w:uiPriority w:val="10"/>
    <w:rsid w:val="00D832F2"/>
    <w:rPr>
      <w:rFonts w:ascii="Helvetica 95 Black" w:hAnsi="Helvetica 95 Black"/>
      <w:b/>
      <w:bCs/>
      <w:sz w:val="62"/>
      <w:szCs w:val="62"/>
    </w:rPr>
  </w:style>
  <w:style w:type="character" w:customStyle="1" w:styleId="Heading1Char">
    <w:name w:val="Heading 1 Char"/>
    <w:basedOn w:val="DefaultParagraphFont"/>
    <w:link w:val="Heading1"/>
    <w:uiPriority w:val="9"/>
    <w:rsid w:val="00D832F2"/>
    <w:rPr>
      <w:rFonts w:ascii="Helvetica 95 Black" w:hAnsi="Helvetica 95 Black"/>
      <w:b/>
      <w:bCs/>
      <w:sz w:val="28"/>
      <w:szCs w:val="28"/>
    </w:rPr>
  </w:style>
  <w:style w:type="character" w:customStyle="1" w:styleId="Heading2Char">
    <w:name w:val="Heading 2 Char"/>
    <w:basedOn w:val="DefaultParagraphFont"/>
    <w:link w:val="Heading2"/>
    <w:uiPriority w:val="9"/>
    <w:rsid w:val="00D832F2"/>
    <w:rPr>
      <w:rFonts w:ascii="Helvetica Neue" w:hAnsi="Helvetica Neue"/>
      <w:b/>
      <w:bCs/>
      <w:color w:val="B4C331"/>
      <w:sz w:val="18"/>
      <w:szCs w:val="18"/>
    </w:rPr>
  </w:style>
  <w:style w:type="paragraph" w:customStyle="1" w:styleId="Naamafzender">
    <w:name w:val="Naam afzender"/>
    <w:basedOn w:val="Normal"/>
    <w:qFormat/>
    <w:rsid w:val="00D832F2"/>
    <w:pPr>
      <w:spacing w:line="240" w:lineRule="auto"/>
    </w:pPr>
    <w:rPr>
      <w:b/>
      <w:color w:val="B4C331"/>
    </w:rPr>
  </w:style>
  <w:style w:type="paragraph" w:customStyle="1" w:styleId="Italic">
    <w:name w:val="Italic"/>
    <w:basedOn w:val="Normal"/>
    <w:qFormat/>
    <w:rsid w:val="00516B3D"/>
    <w:rPr>
      <w:i/>
    </w:rPr>
  </w:style>
  <w:style w:type="paragraph" w:styleId="Header">
    <w:name w:val="header"/>
    <w:basedOn w:val="Normal"/>
    <w:link w:val="HeaderChar"/>
    <w:uiPriority w:val="99"/>
    <w:unhideWhenUsed/>
    <w:rsid w:val="0068409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8409B"/>
    <w:rPr>
      <w:rFonts w:ascii="Helvetica Neue Light" w:hAnsi="Helvetica Neue Light"/>
      <w:sz w:val="16"/>
      <w:szCs w:val="16"/>
    </w:rPr>
  </w:style>
  <w:style w:type="paragraph" w:styleId="Footer">
    <w:name w:val="footer"/>
    <w:basedOn w:val="Normal"/>
    <w:link w:val="FooterChar"/>
    <w:uiPriority w:val="99"/>
    <w:unhideWhenUsed/>
    <w:rsid w:val="0068409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09B"/>
    <w:rPr>
      <w:rFonts w:ascii="Helvetica Neue Light" w:hAnsi="Helvetica Neue Light"/>
      <w:sz w:val="16"/>
      <w:szCs w:val="16"/>
    </w:rPr>
  </w:style>
  <w:style w:type="character" w:styleId="Hyperlink">
    <w:name w:val="Hyperlink"/>
    <w:basedOn w:val="DefaultParagraphFont"/>
    <w:uiPriority w:val="99"/>
    <w:unhideWhenUsed/>
    <w:rsid w:val="00672585"/>
    <w:rPr>
      <w:color w:val="0563C1" w:themeColor="hyperlink"/>
      <w:u w:val="single"/>
    </w:rPr>
  </w:style>
  <w:style w:type="character" w:customStyle="1" w:styleId="UnresolvedMention1">
    <w:name w:val="Unresolved Mention1"/>
    <w:basedOn w:val="DefaultParagraphFont"/>
    <w:uiPriority w:val="99"/>
    <w:rsid w:val="00672585"/>
    <w:rPr>
      <w:color w:val="605E5C"/>
      <w:shd w:val="clear" w:color="auto" w:fill="E1DFDD"/>
    </w:rPr>
  </w:style>
  <w:style w:type="character" w:styleId="CommentReference">
    <w:name w:val="annotation reference"/>
    <w:basedOn w:val="DefaultParagraphFont"/>
    <w:uiPriority w:val="99"/>
    <w:semiHidden/>
    <w:unhideWhenUsed/>
    <w:rsid w:val="00CB27D5"/>
    <w:rPr>
      <w:sz w:val="18"/>
      <w:szCs w:val="18"/>
    </w:rPr>
  </w:style>
  <w:style w:type="paragraph" w:styleId="CommentText">
    <w:name w:val="annotation text"/>
    <w:basedOn w:val="Normal"/>
    <w:link w:val="CommentTextChar"/>
    <w:uiPriority w:val="99"/>
    <w:semiHidden/>
    <w:unhideWhenUsed/>
    <w:rsid w:val="00CB27D5"/>
    <w:pPr>
      <w:spacing w:line="240" w:lineRule="auto"/>
    </w:pPr>
    <w:rPr>
      <w:sz w:val="24"/>
      <w:szCs w:val="24"/>
    </w:rPr>
  </w:style>
  <w:style w:type="character" w:customStyle="1" w:styleId="CommentTextChar">
    <w:name w:val="Comment Text Char"/>
    <w:basedOn w:val="DefaultParagraphFont"/>
    <w:link w:val="CommentText"/>
    <w:uiPriority w:val="99"/>
    <w:semiHidden/>
    <w:rsid w:val="00CB27D5"/>
    <w:rPr>
      <w:rFonts w:ascii="Helvetica Neue Light" w:hAnsi="Helvetica Neue Light"/>
    </w:rPr>
  </w:style>
  <w:style w:type="paragraph" w:styleId="CommentSubject">
    <w:name w:val="annotation subject"/>
    <w:basedOn w:val="CommentText"/>
    <w:next w:val="CommentText"/>
    <w:link w:val="CommentSubjectChar"/>
    <w:uiPriority w:val="99"/>
    <w:semiHidden/>
    <w:unhideWhenUsed/>
    <w:rsid w:val="00CB27D5"/>
    <w:rPr>
      <w:b/>
      <w:bCs/>
      <w:sz w:val="20"/>
      <w:szCs w:val="20"/>
    </w:rPr>
  </w:style>
  <w:style w:type="character" w:customStyle="1" w:styleId="CommentSubjectChar">
    <w:name w:val="Comment Subject Char"/>
    <w:basedOn w:val="CommentTextChar"/>
    <w:link w:val="CommentSubject"/>
    <w:uiPriority w:val="99"/>
    <w:semiHidden/>
    <w:rsid w:val="00CB27D5"/>
    <w:rPr>
      <w:rFonts w:ascii="Helvetica Neue Light" w:hAnsi="Helvetica Neue Light"/>
      <w:b/>
      <w:bCs/>
      <w:sz w:val="20"/>
      <w:szCs w:val="20"/>
    </w:rPr>
  </w:style>
  <w:style w:type="paragraph" w:styleId="BalloonText">
    <w:name w:val="Balloon Text"/>
    <w:basedOn w:val="Normal"/>
    <w:link w:val="BalloonTextChar"/>
    <w:uiPriority w:val="99"/>
    <w:semiHidden/>
    <w:unhideWhenUsed/>
    <w:rsid w:val="00CB27D5"/>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CB27D5"/>
    <w:rPr>
      <w:rFonts w:ascii="Times New Roman" w:hAnsi="Times New Roman" w:cs="Times New Roman"/>
      <w:sz w:val="18"/>
      <w:szCs w:val="18"/>
    </w:rPr>
  </w:style>
  <w:style w:type="character" w:customStyle="1" w:styleId="st">
    <w:name w:val="st"/>
    <w:basedOn w:val="DefaultParagraphFont"/>
    <w:rsid w:val="002E4A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22441">
      <w:bodyDiv w:val="1"/>
      <w:marLeft w:val="0"/>
      <w:marRight w:val="0"/>
      <w:marTop w:val="0"/>
      <w:marBottom w:val="0"/>
      <w:divBdr>
        <w:top w:val="none" w:sz="0" w:space="0" w:color="auto"/>
        <w:left w:val="none" w:sz="0" w:space="0" w:color="auto"/>
        <w:bottom w:val="none" w:sz="0" w:space="0" w:color="auto"/>
        <w:right w:val="none" w:sz="0" w:space="0" w:color="auto"/>
      </w:divBdr>
    </w:div>
    <w:div w:id="184757681">
      <w:bodyDiv w:val="1"/>
      <w:marLeft w:val="0"/>
      <w:marRight w:val="0"/>
      <w:marTop w:val="0"/>
      <w:marBottom w:val="0"/>
      <w:divBdr>
        <w:top w:val="none" w:sz="0" w:space="0" w:color="auto"/>
        <w:left w:val="none" w:sz="0" w:space="0" w:color="auto"/>
        <w:bottom w:val="none" w:sz="0" w:space="0" w:color="auto"/>
        <w:right w:val="none" w:sz="0" w:space="0" w:color="auto"/>
      </w:divBdr>
    </w:div>
    <w:div w:id="274097677">
      <w:bodyDiv w:val="1"/>
      <w:marLeft w:val="0"/>
      <w:marRight w:val="0"/>
      <w:marTop w:val="0"/>
      <w:marBottom w:val="0"/>
      <w:divBdr>
        <w:top w:val="none" w:sz="0" w:space="0" w:color="auto"/>
        <w:left w:val="none" w:sz="0" w:space="0" w:color="auto"/>
        <w:bottom w:val="none" w:sz="0" w:space="0" w:color="auto"/>
        <w:right w:val="none" w:sz="0" w:space="0" w:color="auto"/>
      </w:divBdr>
      <w:divsChild>
        <w:div w:id="580600417">
          <w:blockQuote w:val="1"/>
          <w:marLeft w:val="0"/>
          <w:marRight w:val="0"/>
          <w:marTop w:val="100"/>
          <w:marBottom w:val="100"/>
          <w:divBdr>
            <w:top w:val="none" w:sz="0" w:space="0" w:color="auto"/>
            <w:left w:val="single" w:sz="36" w:space="30" w:color="AABD26"/>
            <w:bottom w:val="none" w:sz="0" w:space="0" w:color="auto"/>
            <w:right w:val="none" w:sz="0" w:space="0" w:color="auto"/>
          </w:divBdr>
          <w:divsChild>
            <w:div w:id="1359311617">
              <w:marLeft w:val="0"/>
              <w:marRight w:val="0"/>
              <w:marTop w:val="0"/>
              <w:marBottom w:val="0"/>
              <w:divBdr>
                <w:top w:val="none" w:sz="0" w:space="0" w:color="auto"/>
                <w:left w:val="none" w:sz="0" w:space="0" w:color="auto"/>
                <w:bottom w:val="none" w:sz="0" w:space="0" w:color="auto"/>
                <w:right w:val="none" w:sz="0" w:space="0" w:color="auto"/>
              </w:divBdr>
            </w:div>
            <w:div w:id="404687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513076">
      <w:bodyDiv w:val="1"/>
      <w:marLeft w:val="0"/>
      <w:marRight w:val="0"/>
      <w:marTop w:val="0"/>
      <w:marBottom w:val="0"/>
      <w:divBdr>
        <w:top w:val="none" w:sz="0" w:space="0" w:color="auto"/>
        <w:left w:val="none" w:sz="0" w:space="0" w:color="auto"/>
        <w:bottom w:val="none" w:sz="0" w:space="0" w:color="auto"/>
        <w:right w:val="none" w:sz="0" w:space="0" w:color="auto"/>
      </w:divBdr>
    </w:div>
    <w:div w:id="782699224">
      <w:bodyDiv w:val="1"/>
      <w:marLeft w:val="0"/>
      <w:marRight w:val="0"/>
      <w:marTop w:val="0"/>
      <w:marBottom w:val="0"/>
      <w:divBdr>
        <w:top w:val="none" w:sz="0" w:space="0" w:color="auto"/>
        <w:left w:val="none" w:sz="0" w:space="0" w:color="auto"/>
        <w:bottom w:val="none" w:sz="0" w:space="0" w:color="auto"/>
        <w:right w:val="none" w:sz="0" w:space="0" w:color="auto"/>
      </w:divBdr>
    </w:div>
    <w:div w:id="1038091658">
      <w:bodyDiv w:val="1"/>
      <w:marLeft w:val="0"/>
      <w:marRight w:val="0"/>
      <w:marTop w:val="0"/>
      <w:marBottom w:val="0"/>
      <w:divBdr>
        <w:top w:val="none" w:sz="0" w:space="0" w:color="auto"/>
        <w:left w:val="none" w:sz="0" w:space="0" w:color="auto"/>
        <w:bottom w:val="none" w:sz="0" w:space="0" w:color="auto"/>
        <w:right w:val="none" w:sz="0" w:space="0" w:color="auto"/>
      </w:divBdr>
    </w:div>
    <w:div w:id="1638142927">
      <w:bodyDiv w:val="1"/>
      <w:marLeft w:val="0"/>
      <w:marRight w:val="0"/>
      <w:marTop w:val="0"/>
      <w:marBottom w:val="0"/>
      <w:divBdr>
        <w:top w:val="none" w:sz="0" w:space="0" w:color="auto"/>
        <w:left w:val="none" w:sz="0" w:space="0" w:color="auto"/>
        <w:bottom w:val="none" w:sz="0" w:space="0" w:color="auto"/>
        <w:right w:val="none" w:sz="0" w:space="0" w:color="auto"/>
      </w:divBdr>
    </w:div>
    <w:div w:id="1811246268">
      <w:bodyDiv w:val="1"/>
      <w:marLeft w:val="0"/>
      <w:marRight w:val="0"/>
      <w:marTop w:val="0"/>
      <w:marBottom w:val="0"/>
      <w:divBdr>
        <w:top w:val="none" w:sz="0" w:space="0" w:color="auto"/>
        <w:left w:val="none" w:sz="0" w:space="0" w:color="auto"/>
        <w:bottom w:val="none" w:sz="0" w:space="0" w:color="auto"/>
        <w:right w:val="none" w:sz="0" w:space="0" w:color="auto"/>
      </w:divBdr>
    </w:div>
    <w:div w:id="1841963792">
      <w:bodyDiv w:val="1"/>
      <w:marLeft w:val="0"/>
      <w:marRight w:val="0"/>
      <w:marTop w:val="0"/>
      <w:marBottom w:val="0"/>
      <w:divBdr>
        <w:top w:val="none" w:sz="0" w:space="0" w:color="auto"/>
        <w:left w:val="none" w:sz="0" w:space="0" w:color="auto"/>
        <w:bottom w:val="none" w:sz="0" w:space="0" w:color="auto"/>
        <w:right w:val="none" w:sz="0" w:space="0" w:color="auto"/>
      </w:divBdr>
    </w:div>
    <w:div w:id="191608715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focus.com" TargetMode="Externa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da\Documents\Enfocus\Templates\Enfocus_template_word_helvetica_01_fullbleedforPDF.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Enfocus_template_word_helvetica_01_fullbleedforPDF.dotx</Template>
  <TotalTime>26</TotalTime>
  <Pages>3</Pages>
  <Words>705</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Esko Artwork</Company>
  <LinksUpToDate>false</LinksUpToDate>
  <CharactersWithSpaces>4715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Dean, John</dc:creator>
  <cp:lastModifiedBy>Dean, John M</cp:lastModifiedBy>
  <cp:revision>9</cp:revision>
  <cp:lastPrinted>2017-12-19T16:23:00Z</cp:lastPrinted>
  <dcterms:created xsi:type="dcterms:W3CDTF">2018-09-19T19:51:00Z</dcterms:created>
  <dcterms:modified xsi:type="dcterms:W3CDTF">2018-09-20T19:19:00Z</dcterms:modified>
</cp:coreProperties>
</file>